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1624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FD329F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C0411">
        <w:rPr>
          <w:rFonts w:ascii="Corbel" w:hAnsi="Corbel"/>
          <w:sz w:val="20"/>
          <w:szCs w:val="20"/>
        </w:rPr>
        <w:t>202</w:t>
      </w:r>
      <w:r w:rsidR="00FD329F">
        <w:rPr>
          <w:rFonts w:ascii="Corbel" w:hAnsi="Corbel"/>
          <w:sz w:val="20"/>
          <w:szCs w:val="20"/>
        </w:rPr>
        <w:t>6</w:t>
      </w:r>
      <w:r w:rsidR="006522BB">
        <w:rPr>
          <w:rFonts w:ascii="Corbel" w:hAnsi="Corbel"/>
          <w:sz w:val="20"/>
          <w:szCs w:val="20"/>
        </w:rPr>
        <w:t>-202</w:t>
      </w:r>
      <w:r w:rsidR="00FD329F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12C3" w:rsidP="00471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  <w:r w:rsidR="0041624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206CF">
              <w:rPr>
                <w:rFonts w:ascii="Corbel" w:hAnsi="Corbel"/>
                <w:b w:val="0"/>
                <w:sz w:val="24"/>
                <w:szCs w:val="24"/>
              </w:rPr>
              <w:t>dyplomowe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77EF3" w:rsidRDefault="00FD32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966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1624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02"/>
        <w:gridCol w:w="773"/>
        <w:gridCol w:w="1223"/>
        <w:gridCol w:w="790"/>
        <w:gridCol w:w="814"/>
        <w:gridCol w:w="742"/>
        <w:gridCol w:w="938"/>
        <w:gridCol w:w="1169"/>
        <w:gridCol w:w="1456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DF20C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Prosemin.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F4B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F20C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00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A71A3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</w:t>
      </w:r>
      <w:r w:rsidRPr="00A90679">
        <w:rPr>
          <w:rFonts w:ascii="Corbel" w:hAnsi="Corbel"/>
          <w:b w:val="0"/>
          <w:smallCaps w:val="0"/>
          <w:szCs w:val="24"/>
        </w:rPr>
        <w:t>, zaliczenie z oceną,</w:t>
      </w:r>
      <w:r w:rsidRPr="00A90679">
        <w:rPr>
          <w:rFonts w:ascii="Corbel" w:hAnsi="Corbel"/>
          <w:smallCaps w:val="0"/>
          <w:szCs w:val="24"/>
          <w:u w:val="single"/>
        </w:rPr>
        <w:t>zaliczenie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0679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 metodologii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DA71A3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analizowania tekstu naukowego oraz opracowywania referatów,  koreferatów i recenzji naukowych.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Opanowanie umiejętności praktycznego wykorzystania teoretycznych wiadomości z zakresu metodologii badań naukowych, tj.: uzasadnienia wyboru tematu i celu badań, określenia problematyki badawczej, formułowania hipotezy głównej i hipotez cząstkowych oraz zmiennych i wskaźników, doboru metod badawczych, technik i narzędzi.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</w:t>
            </w:r>
            <w:r>
              <w:rPr>
                <w:rFonts w:ascii="Corbel" w:hAnsi="Corbel"/>
                <w:sz w:val="24"/>
                <w:szCs w:val="24"/>
              </w:rPr>
              <w:t>analizy, prezentowania danych (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sporządzanie tabel i wykresów), statystycznego opracowania wyników, weryfikacji hipotez 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Pr="00B169D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5C6506" w:rsidRPr="005A2C15" w:rsidTr="002A3114">
        <w:tc>
          <w:tcPr>
            <w:tcW w:w="1701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( efekt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C6506" w:rsidRPr="005A2C15" w:rsidRDefault="005C6506" w:rsidP="004206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A2C15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C200C2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Student charakteryzuje podstawowe paradygmaty i orientacje</w:t>
            </w:r>
            <w:r w:rsidR="005C6506" w:rsidRPr="005A2C15">
              <w:rPr>
                <w:rFonts w:ascii="Corbel" w:hAnsi="Corbel" w:cs="Times New Roman"/>
              </w:rPr>
              <w:t xml:space="preserve"> w badaniach społecznych oraz zasad</w:t>
            </w:r>
            <w:r>
              <w:rPr>
                <w:rFonts w:ascii="Corbel" w:hAnsi="Corbel" w:cs="Times New Roman"/>
              </w:rPr>
              <w:t>y</w:t>
            </w:r>
            <w:r w:rsidR="005C6506" w:rsidRPr="005A2C15">
              <w:rPr>
                <w:rFonts w:ascii="Corbel" w:hAnsi="Corbel" w:cs="Times New Roman"/>
              </w:rPr>
              <w:t xml:space="preserve"> projektowania i realizacji badań pedagogicznych,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K_W03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z</w:t>
            </w:r>
            <w:r w:rsidR="005C6506" w:rsidRPr="005A2C15">
              <w:rPr>
                <w:rFonts w:ascii="Corbel" w:hAnsi="Corbel" w:cs="Times New Roman"/>
              </w:rPr>
              <w:t>na strategie, metody, techniki i narzędzia realizacji badań pedagogicznych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K_W04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a podstawową wiedzę o celach, funkcjach, strukturze oraz prawnych podstawach funkcjonowania systemu edukacji w Polsce, w tym wybranych instytucjach edukacyjnych, wychowawczych, opiekuńczych, kulturowych i pomocowych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K-W11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485"/>
            </w:tblGrid>
            <w:tr w:rsidR="005C6506" w:rsidRPr="005A2C15" w:rsidTr="002A3114">
              <w:trPr>
                <w:trHeight w:val="109"/>
              </w:trPr>
              <w:tc>
                <w:tcPr>
                  <w:tcW w:w="5880" w:type="dxa"/>
                </w:tcPr>
                <w:p w:rsidR="005C6506" w:rsidRPr="005A2C15" w:rsidRDefault="005C6506" w:rsidP="002A3114">
                  <w:pPr>
                    <w:pStyle w:val="Default"/>
                    <w:rPr>
                      <w:rFonts w:ascii="Corbel" w:hAnsi="Corbel" w:cs="Times New Roman"/>
                    </w:rPr>
                  </w:pPr>
                </w:p>
              </w:tc>
            </w:tr>
          </w:tbl>
          <w:p w:rsidR="005C6506" w:rsidRPr="005A2C15" w:rsidRDefault="005C6506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osiada umiejętność ewaluacji i oceny prowadzonej działalności badawczej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Default="00623DD7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  <w:r w:rsidR="00607A1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07A1D" w:rsidRPr="005A2C15" w:rsidRDefault="00607A1D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</w:t>
            </w:r>
            <w:r w:rsidR="005C6506" w:rsidRPr="005A2C15">
              <w:rPr>
                <w:rFonts w:ascii="Corbel" w:hAnsi="Corbel" w:cs="Times New Roman"/>
              </w:rPr>
              <w:t xml:space="preserve">ocenia rolę wiedzy pedagogicznej w rozwoju środowisk społecznych wykorzystując ją w projektowaniu działań </w:t>
            </w:r>
            <w:r w:rsidR="005C6506" w:rsidRPr="005A2C15">
              <w:rPr>
                <w:rFonts w:ascii="Corbel" w:hAnsi="Corbel" w:cs="Times New Roman"/>
              </w:rPr>
              <w:lastRenderedPageBreak/>
              <w:t>badawczych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lastRenderedPageBreak/>
              <w:t>K_K0</w:t>
            </w:r>
            <w:r w:rsidR="00623DD7">
              <w:rPr>
                <w:rFonts w:ascii="Corbel" w:hAnsi="Corbel" w:cs="Times New Roman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9467C3" w:rsidRPr="00B169DF" w:rsidTr="00AC780A">
        <w:trPr>
          <w:trHeight w:val="362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metod, technik i narzędzi badawczych. Dobór metod badawczych, technik i narzędzi do konkretnej problematyki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wyników badań empirycznych  oraz weryfikacja hipotez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67C3" w:rsidRPr="005A2C15" w:rsidRDefault="009467C3" w:rsidP="009467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A2C15">
        <w:rPr>
          <w:rFonts w:ascii="Corbel" w:hAnsi="Corbel"/>
          <w:b w:val="0"/>
          <w:smallCaps w:val="0"/>
          <w:szCs w:val="24"/>
        </w:rPr>
        <w:t>Ćwiczenia: Analiza tekstów, praca indywidualna, praca w grupach, dyskusja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E7C92" w:rsidRPr="005A2C15" w:rsidRDefault="006E7C92" w:rsidP="006E7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Obserwacje w trakcie zajęć, opracowanie </w:t>
            </w: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E7C92" w:rsidRPr="005A2C15" w:rsidRDefault="006E7C92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DA71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DA71A3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na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potwierdzony wykonaniem odpowiedniego fragmentu koncepcji pracy.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3"/>
        <w:gridCol w:w="4394"/>
      </w:tblGrid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E364C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1E1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85555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21819" w:rsidRPr="004D103A" w:rsidTr="00585555">
        <w:trPr>
          <w:trHeight w:hRule="exact" w:val="1010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58555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</w:t>
            </w:r>
            <w:r w:rsidR="00585555">
              <w:rPr>
                <w:rFonts w:ascii="Corbel" w:hAnsi="Corbel"/>
                <w:sz w:val="24"/>
                <w:szCs w:val="24"/>
              </w:rPr>
              <w:t xml:space="preserve">udenta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E364C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108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121819" w:rsidRPr="005A2C15" w:rsidTr="002A3114">
        <w:tc>
          <w:tcPr>
            <w:tcW w:w="9072" w:type="dxa"/>
          </w:tcPr>
          <w:p w:rsidR="00121819" w:rsidRPr="005A2C15" w:rsidRDefault="00121819" w:rsidP="00121819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Brzeziński J., Metodologia badań </w:t>
            </w:r>
            <w:r>
              <w:rPr>
                <w:rFonts w:ascii="Corbel" w:hAnsi="Corbel"/>
                <w:sz w:val="24"/>
                <w:szCs w:val="24"/>
              </w:rPr>
              <w:t>psychologicznych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, Warszawa </w:t>
            </w:r>
            <w:r>
              <w:rPr>
                <w:rFonts w:ascii="Corbel" w:hAnsi="Corbel"/>
                <w:sz w:val="24"/>
                <w:szCs w:val="24"/>
              </w:rPr>
              <w:t>2024.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Łobocki M., Wprowadzenie do metodologii badań pedagogicznych, Kraków </w:t>
            </w:r>
            <w:r>
              <w:rPr>
                <w:rFonts w:ascii="Corbel" w:hAnsi="Corbel"/>
                <w:sz w:val="24"/>
                <w:szCs w:val="24"/>
              </w:rPr>
              <w:t>2010</w:t>
            </w:r>
          </w:p>
          <w:p w:rsidR="00814605" w:rsidRPr="007A6700" w:rsidRDefault="00814605" w:rsidP="00121819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Maszke, A. W., Metodologiczne podstawy badań pedagogicznych, Rzeszów 2004</w:t>
            </w:r>
          </w:p>
          <w:p w:rsidR="00121819" w:rsidRPr="007A6700" w:rsidRDefault="00814605" w:rsidP="00121819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Zenderowski R., Praca magisterska, licencjat. Przewodnik po metodologii pisania i obrony pracy dyplomowej. Warszawa 2020.</w:t>
            </w:r>
          </w:p>
        </w:tc>
      </w:tr>
      <w:tr w:rsidR="00121819" w:rsidRPr="005A2C15" w:rsidTr="002A3114">
        <w:tc>
          <w:tcPr>
            <w:tcW w:w="9072" w:type="dxa"/>
          </w:tcPr>
          <w:p w:rsidR="00121819" w:rsidRPr="005A2C15" w:rsidRDefault="00121819" w:rsidP="00121819">
            <w:pPr>
              <w:pStyle w:val="Punktygwne"/>
              <w:spacing w:before="0" w:after="0" w:line="360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Badania eksperymentalne w psychologii i pedagogice, Poznań 2000</w:t>
            </w:r>
          </w:p>
          <w:p w:rsidR="00814605" w:rsidRPr="005A2C15" w:rsidRDefault="00814605" w:rsidP="00814605">
            <w:pPr>
              <w:pStyle w:val="Tekstprzypisudolnego"/>
              <w:spacing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Metodologia badań pedagogicznych, Warszawa 1996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Dutkiewicz W., praca magisterska z pedagogiki (Przewodnik metodyczny), Kielce 1994. </w:t>
            </w:r>
          </w:p>
          <w:p w:rsidR="00814605" w:rsidRPr="005A2C15" w:rsidRDefault="00814605" w:rsidP="00121819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Gnitecki J., Zarys metodologii badań w pedagogice empirycznej, Zielona Góra 1993</w:t>
            </w:r>
          </w:p>
          <w:p w:rsidR="00814605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Łobocki M., Metody badań pedagogicznych, Warszawa 1998.</w:t>
            </w:r>
          </w:p>
          <w:p w:rsidR="00814605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Pilch T., Zasady badań pedagogicznych, Warszawa 1995.</w:t>
            </w:r>
          </w:p>
          <w:p w:rsidR="00121819" w:rsidRPr="005A2C15" w:rsidRDefault="00814605" w:rsidP="00121819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Węgliński R., Jak pisać pracę magisterską (Poradnik dla studentów), Szczecin 1995.</w:t>
            </w:r>
          </w:p>
        </w:tc>
      </w:tr>
    </w:tbl>
    <w:p w:rsidR="00121819" w:rsidRDefault="001218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7AE9" w:rsidRDefault="00367AE9" w:rsidP="00C16ABF">
      <w:pPr>
        <w:spacing w:after="0" w:line="240" w:lineRule="auto"/>
      </w:pPr>
      <w:r>
        <w:separator/>
      </w:r>
    </w:p>
  </w:endnote>
  <w:endnote w:type="continuationSeparator" w:id="1">
    <w:p w:rsidR="00367AE9" w:rsidRDefault="00367AE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7AE9" w:rsidRDefault="00367AE9" w:rsidP="00C16ABF">
      <w:pPr>
        <w:spacing w:after="0" w:line="240" w:lineRule="auto"/>
      </w:pPr>
      <w:r>
        <w:separator/>
      </w:r>
    </w:p>
  </w:footnote>
  <w:footnote w:type="continuationSeparator" w:id="1">
    <w:p w:rsidR="00367AE9" w:rsidRDefault="00367AE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0CA"/>
    <w:rsid w:val="000048FD"/>
    <w:rsid w:val="0000693A"/>
    <w:rsid w:val="00007049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E5B0E"/>
    <w:rsid w:val="000F1C57"/>
    <w:rsid w:val="000F22E5"/>
    <w:rsid w:val="000F5615"/>
    <w:rsid w:val="001002B3"/>
    <w:rsid w:val="001045A1"/>
    <w:rsid w:val="00121819"/>
    <w:rsid w:val="00124BFF"/>
    <w:rsid w:val="0012560E"/>
    <w:rsid w:val="00127108"/>
    <w:rsid w:val="00131CC3"/>
    <w:rsid w:val="00134B13"/>
    <w:rsid w:val="00136C53"/>
    <w:rsid w:val="0014179B"/>
    <w:rsid w:val="0014269D"/>
    <w:rsid w:val="00146BC0"/>
    <w:rsid w:val="00151573"/>
    <w:rsid w:val="001515F2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063"/>
    <w:rsid w:val="001E1946"/>
    <w:rsid w:val="001F0402"/>
    <w:rsid w:val="001F2CA2"/>
    <w:rsid w:val="001F7790"/>
    <w:rsid w:val="00203FF7"/>
    <w:rsid w:val="002144C0"/>
    <w:rsid w:val="00214898"/>
    <w:rsid w:val="002174B4"/>
    <w:rsid w:val="0022477D"/>
    <w:rsid w:val="00226331"/>
    <w:rsid w:val="002278A9"/>
    <w:rsid w:val="002336F9"/>
    <w:rsid w:val="00233ECB"/>
    <w:rsid w:val="00240073"/>
    <w:rsid w:val="0024028F"/>
    <w:rsid w:val="00240AA4"/>
    <w:rsid w:val="00241AF4"/>
    <w:rsid w:val="00244ABC"/>
    <w:rsid w:val="002454E2"/>
    <w:rsid w:val="00247D17"/>
    <w:rsid w:val="00265BED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1ECE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67AE9"/>
    <w:rsid w:val="003733E4"/>
    <w:rsid w:val="003863B7"/>
    <w:rsid w:val="00397BD4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E6D91"/>
    <w:rsid w:val="003E738F"/>
    <w:rsid w:val="003F205D"/>
    <w:rsid w:val="003F38C0"/>
    <w:rsid w:val="0040404C"/>
    <w:rsid w:val="00414E3C"/>
    <w:rsid w:val="00416248"/>
    <w:rsid w:val="0041772A"/>
    <w:rsid w:val="004206CF"/>
    <w:rsid w:val="0042244A"/>
    <w:rsid w:val="0042745A"/>
    <w:rsid w:val="00431D5C"/>
    <w:rsid w:val="00432742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2C3"/>
    <w:rsid w:val="00471326"/>
    <w:rsid w:val="0047598D"/>
    <w:rsid w:val="0048192F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C89"/>
    <w:rsid w:val="005363C4"/>
    <w:rsid w:val="00536BDE"/>
    <w:rsid w:val="00543ACC"/>
    <w:rsid w:val="0054452C"/>
    <w:rsid w:val="0055739D"/>
    <w:rsid w:val="0056696D"/>
    <w:rsid w:val="00574C10"/>
    <w:rsid w:val="00582BC0"/>
    <w:rsid w:val="00585555"/>
    <w:rsid w:val="0059484D"/>
    <w:rsid w:val="005A0855"/>
    <w:rsid w:val="005A3196"/>
    <w:rsid w:val="005A5E86"/>
    <w:rsid w:val="005B048D"/>
    <w:rsid w:val="005C0411"/>
    <w:rsid w:val="005C080F"/>
    <w:rsid w:val="005C55E5"/>
    <w:rsid w:val="005C5965"/>
    <w:rsid w:val="005C6506"/>
    <w:rsid w:val="005C696A"/>
    <w:rsid w:val="005C7C80"/>
    <w:rsid w:val="005D5AC5"/>
    <w:rsid w:val="005E0F91"/>
    <w:rsid w:val="005E364C"/>
    <w:rsid w:val="005E6E85"/>
    <w:rsid w:val="005F1F5E"/>
    <w:rsid w:val="005F31D2"/>
    <w:rsid w:val="005F76A3"/>
    <w:rsid w:val="00606313"/>
    <w:rsid w:val="00607554"/>
    <w:rsid w:val="00607A1D"/>
    <w:rsid w:val="0061029B"/>
    <w:rsid w:val="0061233B"/>
    <w:rsid w:val="00617230"/>
    <w:rsid w:val="00621CE1"/>
    <w:rsid w:val="00623DD7"/>
    <w:rsid w:val="00625EBF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E7C92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0860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4605"/>
    <w:rsid w:val="0081554D"/>
    <w:rsid w:val="00815B4B"/>
    <w:rsid w:val="0081707E"/>
    <w:rsid w:val="00817567"/>
    <w:rsid w:val="00820492"/>
    <w:rsid w:val="008336F7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4B93"/>
    <w:rsid w:val="008F6E29"/>
    <w:rsid w:val="00901B2A"/>
    <w:rsid w:val="00916188"/>
    <w:rsid w:val="009218DA"/>
    <w:rsid w:val="00923D7D"/>
    <w:rsid w:val="0092737D"/>
    <w:rsid w:val="00935C92"/>
    <w:rsid w:val="009467C3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77EF3"/>
    <w:rsid w:val="00A812E9"/>
    <w:rsid w:val="00A84C85"/>
    <w:rsid w:val="00A90679"/>
    <w:rsid w:val="00A97DE1"/>
    <w:rsid w:val="00AB02C4"/>
    <w:rsid w:val="00AB053C"/>
    <w:rsid w:val="00AC01F9"/>
    <w:rsid w:val="00AC39F9"/>
    <w:rsid w:val="00AD1146"/>
    <w:rsid w:val="00AD2735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16E4"/>
    <w:rsid w:val="00AF2C1E"/>
    <w:rsid w:val="00AF3BF1"/>
    <w:rsid w:val="00B030AF"/>
    <w:rsid w:val="00B06142"/>
    <w:rsid w:val="00B06DF7"/>
    <w:rsid w:val="00B12564"/>
    <w:rsid w:val="00B135B1"/>
    <w:rsid w:val="00B1435F"/>
    <w:rsid w:val="00B169DF"/>
    <w:rsid w:val="00B21421"/>
    <w:rsid w:val="00B268E3"/>
    <w:rsid w:val="00B3130B"/>
    <w:rsid w:val="00B36452"/>
    <w:rsid w:val="00B40918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00C2"/>
    <w:rsid w:val="00C26CB7"/>
    <w:rsid w:val="00C324C1"/>
    <w:rsid w:val="00C34F3A"/>
    <w:rsid w:val="00C35F10"/>
    <w:rsid w:val="00C36992"/>
    <w:rsid w:val="00C40735"/>
    <w:rsid w:val="00C44701"/>
    <w:rsid w:val="00C45493"/>
    <w:rsid w:val="00C47AE2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94B98"/>
    <w:rsid w:val="00C94FD6"/>
    <w:rsid w:val="00CA2B96"/>
    <w:rsid w:val="00CA3B51"/>
    <w:rsid w:val="00CA4FC8"/>
    <w:rsid w:val="00CA5089"/>
    <w:rsid w:val="00CA6E9D"/>
    <w:rsid w:val="00CB4223"/>
    <w:rsid w:val="00CC576B"/>
    <w:rsid w:val="00CC61CE"/>
    <w:rsid w:val="00CD2BF6"/>
    <w:rsid w:val="00CD6897"/>
    <w:rsid w:val="00CE39D9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C7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8075B"/>
    <w:rsid w:val="00D84248"/>
    <w:rsid w:val="00D8678B"/>
    <w:rsid w:val="00D966CB"/>
    <w:rsid w:val="00DA2114"/>
    <w:rsid w:val="00DA71A3"/>
    <w:rsid w:val="00DC3A8E"/>
    <w:rsid w:val="00DC597C"/>
    <w:rsid w:val="00DC69AC"/>
    <w:rsid w:val="00DD2FA2"/>
    <w:rsid w:val="00DD61D9"/>
    <w:rsid w:val="00DE09C0"/>
    <w:rsid w:val="00DE4A14"/>
    <w:rsid w:val="00DE5597"/>
    <w:rsid w:val="00DF20C2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0969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329F"/>
    <w:rsid w:val="00FD503F"/>
    <w:rsid w:val="00FD7589"/>
    <w:rsid w:val="00FE110C"/>
    <w:rsid w:val="00FE463C"/>
    <w:rsid w:val="00FF016A"/>
    <w:rsid w:val="00FF1401"/>
    <w:rsid w:val="00FF5E7D"/>
    <w:rsid w:val="00FF6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6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6CF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625E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E59F2-8F7A-416F-9D28-CF4BB0C3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712</TotalTime>
  <Pages>5</Pages>
  <Words>1056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89</cp:revision>
  <cp:lastPrinted>2019-02-06T12:12:00Z</cp:lastPrinted>
  <dcterms:created xsi:type="dcterms:W3CDTF">2023-06-07T06:22:00Z</dcterms:created>
  <dcterms:modified xsi:type="dcterms:W3CDTF">2025-04-11T11:08:00Z</dcterms:modified>
</cp:coreProperties>
</file>